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34F" w:rsidRDefault="00F5134F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F5134F" w:rsidRDefault="00F5134F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F5134F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F5134F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F5134F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3406D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50- ТМ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r w:rsidR="00A61234">
        <w:fldChar w:fldCharType="begin"/>
      </w:r>
      <w:r w:rsidR="00A61234">
        <w:instrText xml:space="preserve"> DOCVARIABLE izm_date \* MERGEFORMAT </w:instrText>
      </w:r>
      <w:r w:rsidR="00A61234">
        <w:fldChar w:fldCharType="separate"/>
      </w:r>
      <w:r w:rsidR="004A618D">
        <w:t xml:space="preserve">03.11.2020 </w:t>
      </w:r>
      <w:r w:rsidR="00A61234">
        <w:fldChar w:fldCharType="end"/>
      </w:r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3406D7" w:rsidRPr="003406D7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3406D7" w:rsidRPr="003406D7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3406D7" w:rsidRPr="003406D7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3406D7">
        <w:rPr>
          <w:u w:val="single"/>
        </w:rPr>
        <w:t xml:space="preserve"> 50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3406D7" w:rsidRPr="003406D7">
        <w:rPr>
          <w:rStyle w:val="aa"/>
        </w:rPr>
        <w:t xml:space="preserve"> Кочегар, 3 разряд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3406D7" w:rsidRPr="003406D7">
        <w:rPr>
          <w:rStyle w:val="aa"/>
        </w:rPr>
        <w:t xml:space="preserve"> 13786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4A618D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4A618D" w:rsidRPr="00D31824" w:rsidRDefault="004A618D" w:rsidP="004A618D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618D" w:rsidRPr="00D31824" w:rsidRDefault="004A618D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618D" w:rsidRPr="00D31824" w:rsidRDefault="004A618D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618D" w:rsidRPr="00D31824" w:rsidRDefault="004A618D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A618D" w:rsidRPr="00D31824" w:rsidRDefault="004A618D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4A618D" w:rsidRPr="00D31824" w:rsidRDefault="004A618D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4A618D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4A618D" w:rsidRDefault="004A618D" w:rsidP="004A618D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618D" w:rsidRDefault="004A618D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618D" w:rsidRDefault="004A618D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618D" w:rsidRDefault="004A618D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A618D" w:rsidRDefault="004A618D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4A618D" w:rsidRDefault="004A618D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4A618D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4A618D" w:rsidRDefault="004A618D" w:rsidP="004A618D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618D" w:rsidRDefault="004A618D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618D" w:rsidRDefault="004A618D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618D" w:rsidRDefault="004A618D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A618D" w:rsidRDefault="004A618D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4A618D" w:rsidRDefault="004A618D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4A618D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4A618D" w:rsidRPr="00D31824" w:rsidRDefault="004A618D" w:rsidP="004A618D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618D" w:rsidRPr="00D31824" w:rsidRDefault="004A618D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618D" w:rsidRPr="00D31824" w:rsidRDefault="004A618D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618D" w:rsidRPr="00D31824" w:rsidRDefault="004A618D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A618D" w:rsidRPr="00D31824" w:rsidRDefault="004A618D" w:rsidP="00A113FF">
            <w:pPr>
              <w:pStyle w:val="a8"/>
            </w:pPr>
            <w:r>
              <w:t xml:space="preserve">±0,2 ˚С; ±3,0 %; ± (0,05 +0,05V) - для 0.1-1 м/с, ± (0,1+ 0,05V)- </w:t>
            </w:r>
            <w:r>
              <w:lastRenderedPageBreak/>
              <w:t>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4A618D" w:rsidRPr="00D31824" w:rsidRDefault="004A618D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+55 °С; Относительная </w:t>
            </w:r>
            <w:r>
              <w:lastRenderedPageBreak/>
              <w:t>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F5134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F5134F" w:rsidRPr="00D31824" w:rsidTr="00F5134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34F" w:rsidRPr="00D31824" w:rsidRDefault="00F5134F" w:rsidP="00F5134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F5134F" w:rsidRPr="00D31824" w:rsidRDefault="00F5134F" w:rsidP="00F5134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F5134F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34F" w:rsidRDefault="00F5134F" w:rsidP="00F5134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F5134F" w:rsidRDefault="00F5134F" w:rsidP="00F5134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F5134F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F5134F" w:rsidRPr="00053BE2" w:rsidTr="00F5134F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F5134F" w:rsidRPr="00FB13D7" w:rsidRDefault="00492EED" w:rsidP="00F5134F">
            <w:pPr>
              <w:pStyle w:val="a8"/>
            </w:pPr>
            <w:r>
              <w:t>Котельная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F5134F" w:rsidRPr="00FB13D7" w:rsidRDefault="00F5134F" w:rsidP="00F5134F">
            <w:pPr>
              <w:pStyle w:val="a8"/>
            </w:pPr>
            <w:r>
              <w:t>28.6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5134F" w:rsidRPr="00FB13D7" w:rsidRDefault="00F5134F" w:rsidP="00F5134F">
            <w:pPr>
              <w:pStyle w:val="a8"/>
            </w:pPr>
            <w:r>
              <w:t>76</w:t>
            </w:r>
            <w:r w:rsidR="00BD6608">
              <w:t>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F5134F" w:rsidRPr="00FB13D7" w:rsidRDefault="00F5134F" w:rsidP="00F5134F">
            <w:pPr>
              <w:pStyle w:val="a8"/>
            </w:pPr>
            <w:r>
              <w:t>35.4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5134F" w:rsidRPr="00FB13D7" w:rsidRDefault="00F5134F" w:rsidP="00F5134F">
            <w:pPr>
              <w:pStyle w:val="a8"/>
            </w:pPr>
            <w:r>
              <w:t>0.1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A61234" w:rsidP="005859B9">
      <w:r>
        <w:fldChar w:fldCharType="begin"/>
      </w:r>
      <w:r>
        <w:instrText xml:space="preserve"> DOCVARIABLE operac \* MERGEFORMAT </w:instrText>
      </w:r>
      <w:r>
        <w:fldChar w:fldCharType="separate"/>
      </w:r>
      <w:r w:rsidR="00F872C0" w:rsidRPr="00F872C0">
        <w:t xml:space="preserve"> Вести наблюдения за температурой прямой и обратной воды, контролировать давление воды в системе, регулировать подачу топлива и воздуха в котёл </w:t>
      </w:r>
      <w:r>
        <w:fldChar w:fldCharType="end"/>
      </w:r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m"/>
            <w:bookmarkEnd w:id="27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m"/>
            <w:bookmarkEnd w:id="3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m"/>
            <w:bookmarkEnd w:id="35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m"/>
            <w:bookmarkEnd w:id="39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lastRenderedPageBreak/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m"/>
            <w:bookmarkEnd w:id="4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m"/>
            <w:bookmarkEnd w:id="42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m"/>
            <w:bookmarkEnd w:id="44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m"/>
            <w:bookmarkEnd w:id="45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48" w:name="bm_4_1_m"/>
            <w:bookmarkEnd w:id="48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m"/>
            <w:bookmarkEnd w:id="49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m"/>
            <w:bookmarkEnd w:id="50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m"/>
            <w:bookmarkEnd w:id="5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F5134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F5134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F5134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F5134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4A618D" w:rsidTr="004A618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4A618D" w:rsidRDefault="004A618D" w:rsidP="00A113FF">
            <w:pPr>
              <w:pStyle w:val="a8"/>
            </w:pPr>
            <w:r w:rsidRPr="004A618D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4A618D" w:rsidRDefault="004A618D" w:rsidP="00A113FF">
            <w:pPr>
              <w:pStyle w:val="a8"/>
            </w:pPr>
            <w:r w:rsidRPr="004A618D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4A618D" w:rsidRDefault="004A618D" w:rsidP="00A113FF">
            <w:pPr>
              <w:pStyle w:val="a8"/>
            </w:pPr>
            <w:r w:rsidRPr="004A618D">
              <w:t>Лобачева Наталья Владиславовна</w:t>
            </w:r>
          </w:p>
        </w:tc>
      </w:tr>
      <w:tr w:rsidR="00842548" w:rsidRPr="004A618D" w:rsidTr="004A618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4A618D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4A618D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4A618D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4A618D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4A618D" w:rsidRDefault="004A618D" w:rsidP="00A113FF">
            <w:pPr>
              <w:pStyle w:val="a8"/>
            </w:pPr>
            <w:r w:rsidRPr="004A618D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4A618D" w:rsidRDefault="004A618D" w:rsidP="00A113FF">
            <w:pPr>
              <w:pStyle w:val="a8"/>
            </w:pPr>
            <w:r w:rsidRPr="004A618D">
              <w:t>Богомолов Сергей Алексеевич</w:t>
            </w:r>
          </w:p>
        </w:tc>
      </w:tr>
      <w:tr w:rsidR="00842548" w:rsidRPr="004A618D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4A618D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4A618D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t>11. Заключение о соответствии требованиям:</w:t>
      </w:r>
      <w:r w:rsidRPr="00D31824">
        <w:rPr>
          <w:rStyle w:val="a7"/>
        </w:rPr>
        <w:br/>
      </w:r>
      <w:r w:rsidR="00492EED">
        <w:rPr>
          <w:bCs/>
        </w:rPr>
        <w:fldChar w:fldCharType="begin"/>
      </w:r>
      <w:r w:rsidR="00492EED">
        <w:rPr>
          <w:bCs/>
        </w:rPr>
        <w:instrText xml:space="preserve"> DOCVARIABLE att_zakl \* MERGEFORMAT </w:instrText>
      </w:r>
      <w:r w:rsidR="00492EED">
        <w:rPr>
          <w:bCs/>
        </w:rPr>
        <w:fldChar w:fldCharType="separate"/>
      </w:r>
      <w:r w:rsidR="00F5134F" w:rsidRPr="00F5134F">
        <w:rPr>
          <w:bCs/>
        </w:rPr>
        <w:t>-</w:t>
      </w:r>
      <w:r w:rsidR="00F5134F" w:rsidRPr="00F5134F">
        <w:t xml:space="preserve"> фактический уровень вредного фактора соответствует гигиеническим нормативам;</w:t>
      </w:r>
      <w:r w:rsidR="00492EED">
        <w:fldChar w:fldCharType="end"/>
      </w:r>
      <w:r w:rsidRPr="00D31824">
        <w:br/>
        <w:t xml:space="preserve">- класс условий труда - </w:t>
      </w:r>
      <w:r w:rsidR="00A61234">
        <w:fldChar w:fldCharType="begin"/>
      </w:r>
      <w:r w:rsidR="00A61234">
        <w:instrText xml:space="preserve"> DOCVARIABLE class \* MERGEFORMAT </w:instrText>
      </w:r>
      <w:r w:rsidR="00A61234">
        <w:fldChar w:fldCharType="separate"/>
      </w:r>
      <w:r w:rsidR="00F5134F">
        <w:t xml:space="preserve"> 2 </w:t>
      </w:r>
      <w:r w:rsidR="00A61234">
        <w:fldChar w:fldCharType="end"/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r w:rsidR="00A61234">
        <w:fldChar w:fldCharType="begin"/>
      </w:r>
      <w:r w:rsidR="00A61234">
        <w:instrText xml:space="preserve"> DOCVARIABLE fill_date \* MERGEFORMAT </w:instrText>
      </w:r>
      <w:r w:rsidR="00A61234">
        <w:fldChar w:fldCharType="separate"/>
      </w:r>
      <w:r w:rsidR="00A61234">
        <w:t xml:space="preserve">26.11.2020 </w:t>
      </w:r>
      <w:r w:rsidR="00A61234">
        <w:fldChar w:fldCharType="end"/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4A618D" w:rsidTr="004A618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4A618D" w:rsidRDefault="004A618D" w:rsidP="00A113FF">
            <w:pPr>
              <w:pStyle w:val="a8"/>
            </w:pPr>
            <w:r w:rsidRPr="004A618D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4A618D" w:rsidRDefault="004A618D" w:rsidP="00A113FF">
            <w:pPr>
              <w:pStyle w:val="a8"/>
            </w:pPr>
            <w:r w:rsidRPr="004A618D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4A618D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4A618D" w:rsidRDefault="004A618D" w:rsidP="00A113FF">
            <w:pPr>
              <w:pStyle w:val="a8"/>
            </w:pPr>
            <w:r w:rsidRPr="004A618D">
              <w:t>Пугачева Елена Александровна</w:t>
            </w:r>
          </w:p>
        </w:tc>
      </w:tr>
      <w:tr w:rsidR="00842548" w:rsidRPr="004A618D" w:rsidTr="004A618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4A618D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4A618D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4A618D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4A618D" w:rsidRDefault="004A618D" w:rsidP="00A113FF">
            <w:pPr>
              <w:pStyle w:val="a8"/>
              <w:rPr>
                <w:b/>
                <w:vertAlign w:val="superscript"/>
              </w:rPr>
            </w:pPr>
            <w:r w:rsidRPr="004A618D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34F" w:rsidRDefault="00F5134F" w:rsidP="0076042D">
      <w:pPr>
        <w:pStyle w:val="a9"/>
      </w:pPr>
      <w:r>
        <w:separator/>
      </w:r>
    </w:p>
  </w:endnote>
  <w:endnote w:type="continuationSeparator" w:id="0">
    <w:p w:rsidR="00F5134F" w:rsidRDefault="00F5134F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4F0" w:rsidRDefault="00F364F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3406D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50- ТМ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A61234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A61234" w:rsidRPr="00A61234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4F0" w:rsidRDefault="00F364F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34F" w:rsidRDefault="00F5134F" w:rsidP="0076042D">
      <w:pPr>
        <w:pStyle w:val="a9"/>
      </w:pPr>
      <w:r>
        <w:separator/>
      </w:r>
    </w:p>
  </w:footnote>
  <w:footnote w:type="continuationSeparator" w:id="0">
    <w:p w:rsidR="00F5134F" w:rsidRDefault="00F5134F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4F0" w:rsidRDefault="00F364F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4F0" w:rsidRDefault="00F364F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4F0" w:rsidRDefault="00F364F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hek_unc_results" w:val="   "/>
    <w:docVar w:name="class" w:val=" 2 "/>
    <w:docVar w:name="close_doc_flag" w:val="0"/>
    <w:docVar w:name="co_classes" w:val=" 15;2;10;5;1;20; "/>
    <w:docVar w:name="codeok" w:val=" 13786 "/>
    <w:docVar w:name="codeok " w:val="    "/>
    <w:docVar w:name="col18" w:val=" 0 "/>
    <w:docVar w:name="colrab" w:val=" 4 "/>
    <w:docVar w:name="colrab_anal" w:val=" 4 "/>
    <w:docVar w:name="colraball" w:val="    "/>
    <w:docVar w:name="colwom" w:val=" 0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actor_guid" w:val="4B5E0D4EFCFA41CC9D24F70787AB4FF8"/>
    <w:docVar w:name="fill_date" w:val="26.11.2020"/>
    <w:docVar w:name="footer_num" w:val="Протокол № 50- ТМ - 2327/2020/СОУТ"/>
    <w:docVar w:name="grid_data" w:val="15;2;10;5;1;20; "/>
    <w:docVar w:name="grid_data232" w:val="15;10;1;5;20;1; "/>
    <w:docVar w:name="grid_data31" w:val="150;20;1; "/>
    <w:docVar w:name="grid_data32" w:val="50;20;1; "/>
    <w:docVar w:name="grid_data42" w:val="15;10;15; "/>
    <w:docVar w:name="grid_data43" w:val="15;20;20;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50- ТМ - 2327/2020/СОУТ"/>
    <w:docVar w:name="num_form" w:val="2"/>
    <w:docVar w:name="oborud" w:val=" Печь "/>
    <w:docVar w:name="operac" w:val=" Вести наблюдения за температурой прямой и обратной воды, контролировать давление воды в системе, регулировать подачу топлива и воздуха в котёл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53F6FA7CF3A54EA9AF31B82A0C8DB3F6"/>
    <w:docVar w:name="rm_id" w:val="49"/>
    <w:docVar w:name="rm_name" w:val=" Кочегар, 3 разряд "/>
    <w:docVar w:name="rm_number" w:val=" 50"/>
    <w:docVar w:name="sex" w:val="m"/>
    <w:docVar w:name="sex_title" w:val="- мужско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720"/>
    <w:docVar w:name="tools" w:val=" Твердое топливо "/>
    <w:docVar w:name="version" w:val="51"/>
  </w:docVars>
  <w:rsids>
    <w:rsidRoot w:val="00F5134F"/>
    <w:rsid w:val="00025683"/>
    <w:rsid w:val="00046815"/>
    <w:rsid w:val="0004793A"/>
    <w:rsid w:val="0005566C"/>
    <w:rsid w:val="00055DF8"/>
    <w:rsid w:val="00097C5D"/>
    <w:rsid w:val="000D1F5B"/>
    <w:rsid w:val="000E6B88"/>
    <w:rsid w:val="00110025"/>
    <w:rsid w:val="00127CCF"/>
    <w:rsid w:val="00133CEB"/>
    <w:rsid w:val="001429B1"/>
    <w:rsid w:val="001607C8"/>
    <w:rsid w:val="001B27D6"/>
    <w:rsid w:val="001F4D8D"/>
    <w:rsid w:val="001F71FC"/>
    <w:rsid w:val="00234932"/>
    <w:rsid w:val="002A1163"/>
    <w:rsid w:val="002E55C6"/>
    <w:rsid w:val="00305B2F"/>
    <w:rsid w:val="003406D7"/>
    <w:rsid w:val="00367816"/>
    <w:rsid w:val="003876C3"/>
    <w:rsid w:val="003C24DB"/>
    <w:rsid w:val="00400042"/>
    <w:rsid w:val="0040104A"/>
    <w:rsid w:val="00402CAC"/>
    <w:rsid w:val="00444410"/>
    <w:rsid w:val="00454532"/>
    <w:rsid w:val="00492EED"/>
    <w:rsid w:val="004A47AD"/>
    <w:rsid w:val="004A618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0727B"/>
    <w:rsid w:val="00674E86"/>
    <w:rsid w:val="0069682B"/>
    <w:rsid w:val="006C28B3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7421D"/>
    <w:rsid w:val="00883461"/>
    <w:rsid w:val="008D5F6D"/>
    <w:rsid w:val="008E68DE"/>
    <w:rsid w:val="008F5F90"/>
    <w:rsid w:val="0090588D"/>
    <w:rsid w:val="0092778A"/>
    <w:rsid w:val="00967790"/>
    <w:rsid w:val="009A2D38"/>
    <w:rsid w:val="009C76B9"/>
    <w:rsid w:val="00A113FF"/>
    <w:rsid w:val="00A12349"/>
    <w:rsid w:val="00A61234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50553"/>
    <w:rsid w:val="00B617C4"/>
    <w:rsid w:val="00BA5029"/>
    <w:rsid w:val="00BC06A6"/>
    <w:rsid w:val="00BC2F3C"/>
    <w:rsid w:val="00BD6608"/>
    <w:rsid w:val="00C02263"/>
    <w:rsid w:val="00C02721"/>
    <w:rsid w:val="00C05CA1"/>
    <w:rsid w:val="00C20ED7"/>
    <w:rsid w:val="00C3083C"/>
    <w:rsid w:val="00C42395"/>
    <w:rsid w:val="00CE3307"/>
    <w:rsid w:val="00D31824"/>
    <w:rsid w:val="00D76DF8"/>
    <w:rsid w:val="00DB5302"/>
    <w:rsid w:val="00DD6B1F"/>
    <w:rsid w:val="00E124F4"/>
    <w:rsid w:val="00E36337"/>
    <w:rsid w:val="00E732FA"/>
    <w:rsid w:val="00EB72AD"/>
    <w:rsid w:val="00EC37A1"/>
    <w:rsid w:val="00EF3DC4"/>
    <w:rsid w:val="00F364F0"/>
    <w:rsid w:val="00F42393"/>
    <w:rsid w:val="00F5134F"/>
    <w:rsid w:val="00F74CCB"/>
    <w:rsid w:val="00F76072"/>
    <w:rsid w:val="00F872C0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79D5A0EA-73DF-4319-A8E2-48C405F4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0</TotalTime>
  <Pages>4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8</cp:revision>
  <dcterms:created xsi:type="dcterms:W3CDTF">2020-11-20T09:27:00Z</dcterms:created>
  <dcterms:modified xsi:type="dcterms:W3CDTF">2020-11-26T13:42:00Z</dcterms:modified>
</cp:coreProperties>
</file>